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97CA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97CA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97CA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97CA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97CA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97CA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97CA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97CA0" w:rsidRPr="00D97CA0">
          <w:rPr>
            <w:b w:val="0"/>
          </w:rPr>
          <w:t xml:space="preserve"> 07143/015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97CA0" w:rsidP="00232C8F">
            <w:r>
              <w:t>Врач - торакальный 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97CA0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97CA0" w:rsidRPr="00D97CA0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97CA0" w:rsidRPr="00D97CA0">
          <w:rPr>
            <w:rStyle w:val="aa"/>
          </w:rPr>
          <w:t>2;</w:t>
        </w:r>
        <w:r w:rsidR="00D97CA0" w:rsidRPr="00D97CA0">
          <w:rPr>
            <w:u w:val="single"/>
          </w:rPr>
          <w:t xml:space="preserve">  07143/015, 07143/015-1А (07143/015)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97CA0" w:rsidRPr="00D97CA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97CA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97CA0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97CA0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97CA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97CA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97CA0" w:rsidP="00C31869">
            <w:pPr>
              <w:jc w:val="center"/>
            </w:pPr>
            <w:r>
              <w:t>130-990-570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D97CA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D97CA0" w:rsidRDefault="00D97CA0" w:rsidP="00C31869">
            <w:pPr>
              <w:jc w:val="center"/>
            </w:pPr>
            <w:r>
              <w:t>014-300-290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CA0" w:rsidRPr="003947ED" w:rsidRDefault="00D97CA0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97CA0" w:rsidRPr="00D97CA0">
          <w:rPr>
            <w:rStyle w:val="aa"/>
          </w:rPr>
          <w:t xml:space="preserve"> ПЭВМ,</w:t>
        </w:r>
        <w:r w:rsidR="00D97CA0" w:rsidRPr="00D97CA0">
          <w:rPr>
            <w:u w:val="single"/>
          </w:rPr>
          <w:t xml:space="preserve"> видиоскопическая стойка STORZ, коагулятор FORCE FX, аппарат наркоза ФАБИУС, стол операционный электрический, отсос, хирургический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97CA0" w:rsidRPr="00D97CA0">
          <w:rPr>
            <w:rStyle w:val="aa"/>
          </w:rPr>
          <w:t xml:space="preserve"> Этанол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97CA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97CA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D97CA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97CA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97CA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97CA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D657D" w:rsidRPr="009D657D">
          <w:rPr>
            <w:i/>
            <w:u w:val="single"/>
          </w:rPr>
          <w:t>1. Рекомендации по улучшению и оздоровлению условий труда:</w:t>
        </w:r>
        <w:r w:rsidR="009D657D" w:rsidRPr="009D657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9D657D" w:rsidRPr="009D657D">
          <w:rPr>
            <w:i/>
            <w:u w:val="single"/>
          </w:rPr>
          <w:tab/>
          <w:t>   </w:t>
        </w:r>
        <w:r w:rsidR="009D657D" w:rsidRPr="009D657D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9D657D" w:rsidRPr="009D657D">
          <w:rPr>
            <w:i/>
            <w:u w:val="single"/>
          </w:rPr>
          <w:tab/>
          <w:t>   </w:t>
        </w:r>
        <w:r w:rsidR="009D657D" w:rsidRPr="009D657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9D657D" w:rsidRPr="009D657D">
          <w:rPr>
            <w:i/>
            <w:u w:val="single"/>
          </w:rPr>
          <w:tab/>
          <w:t>   </w:t>
        </w:r>
        <w:r w:rsidR="009D657D" w:rsidRPr="009D657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9D657D" w:rsidRPr="009D657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D657D" w:rsidRPr="009D657D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7CA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7CA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97C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7CA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7CA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97C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(дата)</w:t>
            </w: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(дата)</w:t>
            </w: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  <w:r>
              <w:t xml:space="preserve">Специалист службы охраны </w:t>
            </w:r>
            <w:r>
              <w:lastRenderedPageBreak/>
              <w:t>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9D657D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97C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97CA0" w:rsidP="004E51DC">
            <w:pPr>
              <w:pStyle w:val="a8"/>
            </w:pPr>
            <w:r>
              <w:t>Калинин Евгений Петрович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D97C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97CA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EF07A3">
            <w:pPr>
              <w:pStyle w:val="a8"/>
            </w:pPr>
            <w:r>
              <w:t>Лаптев Дмитрий Николаевич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CA0" w:rsidRPr="00D97CA0" w:rsidRDefault="00D97CA0" w:rsidP="004E51DC">
            <w:pPr>
              <w:pStyle w:val="a8"/>
            </w:pPr>
          </w:p>
        </w:tc>
      </w:tr>
      <w:tr w:rsidR="00D97CA0" w:rsidRPr="00D97CA0" w:rsidTr="00D97C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97CA0" w:rsidRPr="00D97CA0" w:rsidRDefault="00D97CA0" w:rsidP="00EF07A3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97CA0" w:rsidRPr="00D97CA0" w:rsidRDefault="00D97CA0" w:rsidP="004E51DC">
            <w:pPr>
              <w:pStyle w:val="a8"/>
              <w:rPr>
                <w:vertAlign w:val="superscript"/>
              </w:rPr>
            </w:pPr>
            <w:r w:rsidRPr="00D97CA0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97CA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C51E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C51E6" w:rsidRPr="00C31869">
            <w:rPr>
              <w:rStyle w:val="ad"/>
              <w:sz w:val="20"/>
              <w:szCs w:val="20"/>
            </w:rPr>
            <w:fldChar w:fldCharType="separate"/>
          </w:r>
          <w:r w:rsidR="00D97CA0">
            <w:rPr>
              <w:rStyle w:val="ad"/>
              <w:noProof/>
              <w:sz w:val="20"/>
              <w:szCs w:val="20"/>
            </w:rPr>
            <w:t>1</w:t>
          </w:r>
          <w:r w:rsidR="001C51E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97CA0" w:rsidRPr="00D97CA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15, 07143/015-1А (07143/015)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5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27FE8DFC55C64075A2FEBEF8F51E2DF6"/>
    <w:docVar w:name="rm_id" w:val="189"/>
    <w:docVar w:name="rm_name" w:val="                                          "/>
    <w:docVar w:name="rm_number" w:val=" 07143/01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C51E6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1397"/>
    <w:rsid w:val="00835248"/>
    <w:rsid w:val="00855F31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D657D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BE3C4A"/>
    <w:rsid w:val="00C02721"/>
    <w:rsid w:val="00C03F4A"/>
    <w:rsid w:val="00C217B7"/>
    <w:rsid w:val="00C31869"/>
    <w:rsid w:val="00C417C0"/>
    <w:rsid w:val="00C81BF6"/>
    <w:rsid w:val="00CC6D65"/>
    <w:rsid w:val="00CE3307"/>
    <w:rsid w:val="00D1442B"/>
    <w:rsid w:val="00D21B6C"/>
    <w:rsid w:val="00D272CC"/>
    <w:rsid w:val="00D4425F"/>
    <w:rsid w:val="00D61BE8"/>
    <w:rsid w:val="00D76DF8"/>
    <w:rsid w:val="00D97CA0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2016-10-17T10:31:00Z</dcterms:created>
  <dcterms:modified xsi:type="dcterms:W3CDTF">2016-10-18T09:18:00Z</dcterms:modified>
</cp:coreProperties>
</file>